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651" w:rsidRDefault="005A1651" w:rsidP="005A16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MILTON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:rsidR="005A1651" w:rsidRDefault="005A1651" w:rsidP="005A16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Bristol.</w:t>
      </w:r>
    </w:p>
    <w:p w:rsidR="005A1651" w:rsidRDefault="005A1651" w:rsidP="005A16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A1651" w:rsidRDefault="005A1651" w:rsidP="005A16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A1651" w:rsidRDefault="005A1651" w:rsidP="005A16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Nov.1422</w:t>
      </w:r>
      <w:r>
        <w:rPr>
          <w:rFonts w:ascii="Times New Roman" w:hAnsi="Times New Roman" w:cs="Times New Roman"/>
          <w:sz w:val="24"/>
          <w:szCs w:val="24"/>
        </w:rPr>
        <w:tab/>
        <w:t>He was a witness when Thomas Stamford(q.v.) leased a tenement with a</w:t>
      </w:r>
    </w:p>
    <w:p w:rsidR="005A1651" w:rsidRDefault="005A1651" w:rsidP="005A1651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cellar beneath in the High Street to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Filour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his wife, Agnes(q.v.).</w:t>
      </w:r>
    </w:p>
    <w:p w:rsidR="005A1651" w:rsidRDefault="005A1651" w:rsidP="005A1651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www.discovery.nationalarchives.gov.uk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P/AS/D/NA 40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a,b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5A1651" w:rsidRDefault="005A1651" w:rsidP="005A16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A1651" w:rsidRDefault="005A1651" w:rsidP="005A16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A1651" w:rsidRPr="00222149" w:rsidRDefault="005A1651" w:rsidP="005A16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March 2016</w:t>
      </w:r>
    </w:p>
    <w:p w:rsidR="006B2F86" w:rsidRPr="005A1651" w:rsidRDefault="00D940D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5A1651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651" w:rsidRDefault="005A1651" w:rsidP="00E71FC3">
      <w:pPr>
        <w:spacing w:after="0" w:line="240" w:lineRule="auto"/>
      </w:pPr>
      <w:r>
        <w:separator/>
      </w:r>
    </w:p>
  </w:endnote>
  <w:endnote w:type="continuationSeparator" w:id="0">
    <w:p w:rsidR="005A1651" w:rsidRDefault="005A16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651" w:rsidRDefault="005A1651" w:rsidP="00E71FC3">
      <w:pPr>
        <w:spacing w:after="0" w:line="240" w:lineRule="auto"/>
      </w:pPr>
      <w:r>
        <w:separator/>
      </w:r>
    </w:p>
  </w:footnote>
  <w:footnote w:type="continuationSeparator" w:id="0">
    <w:p w:rsidR="005A1651" w:rsidRDefault="005A16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651"/>
    <w:rsid w:val="005A165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61F77"/>
  <w15:chartTrackingRefBased/>
  <w15:docId w15:val="{7AD8C717-1597-4D3D-A009-ACE73C10B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5A16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49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2016-03-01T16:22:00Z</dcterms:created>
  <dcterms:modified xsi:type="dcterms:W3CDTF">2016-03-01T17:11:00Z</dcterms:modified>
</cp:coreProperties>
</file>